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40DC1026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E7705">
        <w:rPr>
          <w:rFonts w:ascii="Arial" w:hAnsi="Arial" w:cs="Arial"/>
          <w:b/>
          <w:sz w:val="22"/>
          <w:szCs w:val="22"/>
        </w:rPr>
        <w:t>0139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0EDA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266C9">
        <w:rPr>
          <w:rFonts w:ascii="Arial" w:hAnsi="Arial" w:cs="Arial"/>
          <w:b/>
          <w:bCs/>
          <w:lang w:val="en-US"/>
        </w:rPr>
        <w:t>Nokia</w:t>
      </w:r>
    </w:p>
    <w:p w14:paraId="65CE4E4B" w14:textId="0B0F6B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66C9" w:rsidRPr="000266C9">
        <w:rPr>
          <w:rFonts w:ascii="Arial" w:hAnsi="Arial" w:cs="Arial"/>
          <w:b/>
          <w:bCs/>
          <w:lang w:val="en-US"/>
        </w:rPr>
        <w:t xml:space="preserve">Update to </w:t>
      </w:r>
      <w:r w:rsidR="00A862DF">
        <w:rPr>
          <w:rFonts w:ascii="Arial" w:hAnsi="Arial" w:cs="Arial"/>
          <w:b/>
          <w:bCs/>
          <w:lang w:val="en-US"/>
        </w:rPr>
        <w:t>NWDAF</w:t>
      </w:r>
      <w:r w:rsidR="000266C9" w:rsidRPr="000266C9">
        <w:rPr>
          <w:rFonts w:ascii="Arial" w:hAnsi="Arial" w:cs="Arial"/>
          <w:b/>
          <w:bCs/>
          <w:lang w:val="en-US"/>
        </w:rPr>
        <w:t xml:space="preserve"> SCAS according to NESASG feedback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53E5A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66C9">
        <w:rPr>
          <w:rFonts w:ascii="Arial" w:hAnsi="Arial" w:cs="Arial"/>
          <w:b/>
          <w:bCs/>
          <w:lang w:val="en-US"/>
        </w:rPr>
        <w:t>5.1.3</w:t>
      </w:r>
    </w:p>
    <w:p w14:paraId="369E83CA" w14:textId="706E51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266C9">
        <w:rPr>
          <w:rFonts w:ascii="Arial" w:hAnsi="Arial" w:cs="Arial"/>
          <w:b/>
          <w:bCs/>
          <w:lang w:val="en-US"/>
        </w:rPr>
        <w:t xml:space="preserve"> 33.5</w:t>
      </w:r>
      <w:r w:rsidR="00D64C65">
        <w:rPr>
          <w:rFonts w:ascii="Arial" w:hAnsi="Arial" w:cs="Arial"/>
          <w:b/>
          <w:bCs/>
          <w:lang w:val="en-US"/>
        </w:rPr>
        <w:t>21</w:t>
      </w:r>
    </w:p>
    <w:p w14:paraId="32E76F63" w14:textId="33B2816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66C9">
        <w:rPr>
          <w:rFonts w:ascii="Arial" w:hAnsi="Arial" w:cs="Arial"/>
          <w:b/>
          <w:bCs/>
          <w:lang w:val="en-US"/>
        </w:rPr>
        <w:t>19.0.0</w:t>
      </w:r>
    </w:p>
    <w:p w14:paraId="09C0AB02" w14:textId="11CA6CA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0266C9">
        <w:rPr>
          <w:rFonts w:ascii="Arial" w:hAnsi="Arial" w:cs="Arial"/>
          <w:b/>
          <w:bCs/>
          <w:lang w:val="en-US"/>
        </w:rPr>
        <w:tab/>
        <w:t>SCAS_5GA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4DC81B7" w:rsidR="00C93D83" w:rsidRDefault="000266C9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The proposed updates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>according to GSMA NESAS feedback, to ensure the SCAS is suitable for use in the NESAS scheme.</w:t>
      </w:r>
    </w:p>
    <w:p w14:paraId="0A9FC537" w14:textId="15EE8CB3" w:rsidR="000266C9" w:rsidRDefault="000266C9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The changes have been endorsed (see S3-2600</w:t>
      </w:r>
      <w:r w:rsidR="004F0AB3">
        <w:rPr>
          <w:lang w:val="en-US" w:eastAsia="zh-CN"/>
        </w:rPr>
        <w:t>2</w:t>
      </w:r>
      <w:r w:rsidR="00A862DF">
        <w:rPr>
          <w:lang w:val="en-US" w:eastAsia="zh-CN"/>
        </w:rPr>
        <w:t>1</w:t>
      </w:r>
      <w:r>
        <w:rPr>
          <w:lang w:val="en-US" w:eastAsia="zh-CN"/>
        </w:rPr>
        <w:t>) at the SCAS adhoc (SA3#125-e).</w:t>
      </w:r>
    </w:p>
    <w:p w14:paraId="22CA91A9" w14:textId="77777777" w:rsidR="000266C9" w:rsidRDefault="000266C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890B4F" w14:textId="77777777" w:rsidR="000266C9" w:rsidRDefault="000266C9">
      <w:pPr>
        <w:rPr>
          <w:lang w:val="en-US"/>
        </w:rPr>
      </w:pPr>
    </w:p>
    <w:p w14:paraId="61035DF9" w14:textId="77777777" w:rsidR="00A862DF" w:rsidRDefault="00A862DF" w:rsidP="00A862DF">
      <w:pPr>
        <w:pStyle w:val="Heading3"/>
        <w:rPr>
          <w:rFonts w:eastAsia="MS Mincho"/>
        </w:rPr>
      </w:pPr>
      <w:bookmarkStart w:id="0" w:name="_Toc137735412"/>
      <w:bookmarkStart w:id="1" w:name="_Toc35348464"/>
      <w:bookmarkStart w:id="2" w:name="_Toc114146588"/>
      <w:bookmarkStart w:id="3" w:name="_Toc202352580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0"/>
      <w:r>
        <w:rPr>
          <w:rFonts w:eastAsia="MS Mincho"/>
        </w:rPr>
        <w:t xml:space="preserve"> </w:t>
      </w:r>
    </w:p>
    <w:p w14:paraId="59390B1F" w14:textId="77777777" w:rsidR="00A862DF" w:rsidRDefault="00A862DF" w:rsidP="00A862DF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7C6C9327" w14:textId="77777777" w:rsidR="00A862DF" w:rsidRDefault="00A862DF" w:rsidP="00A862DF">
      <w:pPr>
        <w:spacing w:after="0"/>
        <w:rPr>
          <w:noProof/>
        </w:rPr>
      </w:pPr>
    </w:p>
    <w:p w14:paraId="6C5638C6" w14:textId="77777777" w:rsidR="00A862DF" w:rsidRDefault="00A862DF" w:rsidP="00A862DF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42CCFCA4" w14:textId="77777777" w:rsidR="00A862DF" w:rsidRDefault="00A862DF" w:rsidP="00A862DF">
      <w:pPr>
        <w:spacing w:after="0"/>
        <w:rPr>
          <w:noProof/>
        </w:rPr>
      </w:pPr>
    </w:p>
    <w:p w14:paraId="4D04EB08" w14:textId="77777777" w:rsidR="00A862DF" w:rsidRDefault="00A862DF" w:rsidP="00A862DF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50B9685F" w14:textId="77777777" w:rsidR="00A862DF" w:rsidRDefault="00A862DF" w:rsidP="00A862DF">
      <w:pPr>
        <w:spacing w:after="0"/>
        <w:rPr>
          <w:noProof/>
        </w:rPr>
      </w:pPr>
    </w:p>
    <w:p w14:paraId="73E5F5E0" w14:textId="77777777" w:rsidR="00A862DF" w:rsidRDefault="00A862DF" w:rsidP="00A862D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12" w:author="John Hickey (Nokia)" w:date="2026-01-02T11:06:00Z" w16du:dateUtc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13" w:author="John Hickey (Nokia)" w:date="2026-01-02T11:07:00Z" w16du:dateUtc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14" w:author="John Hickey (Nokia)" w:date="2026-01-02T11:07:00Z" w16du:dateUtc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58168BC2" w14:textId="77777777" w:rsidR="00A862DF" w:rsidRDefault="00A862DF" w:rsidP="00A862DF">
      <w:pPr>
        <w:spacing w:after="0"/>
        <w:rPr>
          <w:noProof/>
        </w:rPr>
      </w:pPr>
    </w:p>
    <w:p w14:paraId="73FC7534" w14:textId="77777777" w:rsidR="00A862DF" w:rsidRDefault="00A862DF" w:rsidP="00A862DF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1"/>
    <w:bookmarkEnd w:id="2"/>
    <w:bookmarkEnd w:id="3"/>
    <w:p w14:paraId="37294307" w14:textId="77777777" w:rsidR="00A862DF" w:rsidRDefault="00A862DF" w:rsidP="00A862DF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5AF53288" w14:textId="77777777" w:rsidR="00C93D83" w:rsidRPr="004F0AB3" w:rsidRDefault="00C93D83"/>
    <w:p w14:paraId="0B11769C" w14:textId="77777777" w:rsidR="000266C9" w:rsidRDefault="000266C9">
      <w:pPr>
        <w:rPr>
          <w:lang w:val="en-US"/>
        </w:rPr>
      </w:pPr>
    </w:p>
    <w:p w14:paraId="180E1486" w14:textId="77777777" w:rsidR="000266C9" w:rsidRDefault="000266C9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7C09" w14:textId="77777777" w:rsidR="00D76C76" w:rsidRDefault="00D76C76">
      <w:r>
        <w:separator/>
      </w:r>
    </w:p>
  </w:endnote>
  <w:endnote w:type="continuationSeparator" w:id="0">
    <w:p w14:paraId="182FA2A3" w14:textId="77777777" w:rsidR="00D76C76" w:rsidRDefault="00D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FEB5" w14:textId="77777777" w:rsidR="00D76C76" w:rsidRDefault="00D76C76">
      <w:r>
        <w:separator/>
      </w:r>
    </w:p>
  </w:footnote>
  <w:footnote w:type="continuationSeparator" w:id="0">
    <w:p w14:paraId="637425E7" w14:textId="77777777" w:rsidR="00D76C76" w:rsidRDefault="00D7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6C9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F173D"/>
    <w:rsid w:val="00314456"/>
    <w:rsid w:val="0032150F"/>
    <w:rsid w:val="004054C1"/>
    <w:rsid w:val="0041457A"/>
    <w:rsid w:val="0044235F"/>
    <w:rsid w:val="004721C0"/>
    <w:rsid w:val="004A28D7"/>
    <w:rsid w:val="004E2F92"/>
    <w:rsid w:val="004F0AB3"/>
    <w:rsid w:val="0051513A"/>
    <w:rsid w:val="0051688C"/>
    <w:rsid w:val="0056719C"/>
    <w:rsid w:val="0057271E"/>
    <w:rsid w:val="00587CB1"/>
    <w:rsid w:val="006050EE"/>
    <w:rsid w:val="00610FC8"/>
    <w:rsid w:val="00653E2A"/>
    <w:rsid w:val="0069541A"/>
    <w:rsid w:val="006F6E35"/>
    <w:rsid w:val="007520D0"/>
    <w:rsid w:val="007560B8"/>
    <w:rsid w:val="0077237D"/>
    <w:rsid w:val="00780A06"/>
    <w:rsid w:val="00785301"/>
    <w:rsid w:val="00793D77"/>
    <w:rsid w:val="0082707E"/>
    <w:rsid w:val="00884B6D"/>
    <w:rsid w:val="008B4AAF"/>
    <w:rsid w:val="009158D2"/>
    <w:rsid w:val="009255E7"/>
    <w:rsid w:val="00942EF3"/>
    <w:rsid w:val="00982BA7"/>
    <w:rsid w:val="009A21B0"/>
    <w:rsid w:val="009B7924"/>
    <w:rsid w:val="009C312F"/>
    <w:rsid w:val="009F2C6A"/>
    <w:rsid w:val="00A34787"/>
    <w:rsid w:val="00A862DF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64C65"/>
    <w:rsid w:val="00D76C76"/>
    <w:rsid w:val="00DC5BAE"/>
    <w:rsid w:val="00E1464D"/>
    <w:rsid w:val="00E25D01"/>
    <w:rsid w:val="00E54C0A"/>
    <w:rsid w:val="00EE7705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266C9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0266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0266C9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0266C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266C9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B2Char">
    <w:name w:val="B2 Char"/>
    <w:link w:val="B2"/>
    <w:qFormat/>
    <w:locked/>
    <w:rsid w:val="000266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202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2026-01-26T09:50:00Z</dcterms:created>
  <dcterms:modified xsi:type="dcterms:W3CDTF">2026-01-26T09:50:00Z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